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8B58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JORDAN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AC8A116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Cheshunt, Hertfordshire.</w:t>
      </w:r>
    </w:p>
    <w:p w14:paraId="1DD8950C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DAAED9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28B3C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>Thomas Clifton of London, cutler(q.v.), brought a plaint of debt against him.</w:t>
      </w:r>
    </w:p>
    <w:p w14:paraId="7D542C73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13A25B3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C5097C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09C27E" w14:textId="77777777" w:rsidR="00B71614" w:rsidRDefault="00B71614" w:rsidP="00B716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6D7191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04CA4" w14:textId="77777777" w:rsidR="00B71614" w:rsidRDefault="00B71614" w:rsidP="009139A6">
      <w:r>
        <w:separator/>
      </w:r>
    </w:p>
  </w:endnote>
  <w:endnote w:type="continuationSeparator" w:id="0">
    <w:p w14:paraId="4963EAAA" w14:textId="77777777" w:rsidR="00B71614" w:rsidRDefault="00B716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E0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1C5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5D6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0054" w14:textId="77777777" w:rsidR="00B71614" w:rsidRDefault="00B71614" w:rsidP="009139A6">
      <w:r>
        <w:separator/>
      </w:r>
    </w:p>
  </w:footnote>
  <w:footnote w:type="continuationSeparator" w:id="0">
    <w:p w14:paraId="2A537483" w14:textId="77777777" w:rsidR="00B71614" w:rsidRDefault="00B716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11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C7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9F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614"/>
    <w:rsid w:val="000666E0"/>
    <w:rsid w:val="002510B7"/>
    <w:rsid w:val="005C130B"/>
    <w:rsid w:val="00826F5C"/>
    <w:rsid w:val="009139A6"/>
    <w:rsid w:val="009448BB"/>
    <w:rsid w:val="00A3176C"/>
    <w:rsid w:val="00AE65F8"/>
    <w:rsid w:val="00B7161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7E53E"/>
  <w15:chartTrackingRefBased/>
  <w15:docId w15:val="{7C6C27E1-D8DD-4328-AAAC-4B6721F9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16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2022-06-16T19:47:00Z</dcterms:created>
  <dcterms:modified xsi:type="dcterms:W3CDTF">2022-06-16T19:47:00Z</dcterms:modified>
</cp:coreProperties>
</file>